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3DC42E3A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CA2B58">
        <w:rPr>
          <w:b/>
          <w:i/>
          <w:noProof/>
          <w:sz w:val="28"/>
        </w:rPr>
        <w:t>2073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CE5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3751F" w:rsidR="001E41F3" w:rsidRPr="00410371" w:rsidRDefault="00CE57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CE5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281E8" w:rsidR="001E41F3" w:rsidRPr="00410371" w:rsidRDefault="00CE5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CE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 xml:space="preserve">Correction to </w:t>
              </w:r>
              <w:r w:rsidR="003A43F0">
                <w:t>a</w:t>
              </w:r>
              <w:r w:rsidR="003A43F0" w:rsidRPr="003A43F0">
                <w:t xml:space="preserve">bbreviations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CE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DDB2" w:rsidR="001E41F3" w:rsidRDefault="00544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24D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37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>Subscription Identifier De-</w:t>
      </w:r>
      <w:proofErr w:type="gramStart"/>
      <w:r w:rsidRPr="007B58A1">
        <w:t>concealing</w:t>
      </w:r>
      <w:proofErr w:type="gramEnd"/>
      <w:r w:rsidRPr="007B58A1">
        <w:t xml:space="preserve"> Function </w:t>
      </w:r>
    </w:p>
    <w:p w14:paraId="524AD100" w14:textId="77777777" w:rsidR="003A43F0" w:rsidRPr="007B58A1" w:rsidRDefault="003A43F0" w:rsidP="003A43F0">
      <w:pPr>
        <w:pStyle w:val="EW"/>
      </w:pPr>
      <w:r w:rsidRPr="007B58A1">
        <w:rPr>
          <w:lang w:eastAsia="ko-KR"/>
        </w:rPr>
        <w:t>SUCI</w:t>
      </w:r>
      <w:r w:rsidRPr="007B58A1">
        <w:rPr>
          <w:lang w:eastAsia="ko-KR"/>
        </w:rPr>
        <w:tab/>
        <w:t>Subscription Concealed Identifier</w:t>
      </w:r>
    </w:p>
    <w:p w14:paraId="1B40DA79" w14:textId="77777777" w:rsidR="003A43F0" w:rsidRPr="007B58A1" w:rsidRDefault="003A43F0" w:rsidP="003A43F0">
      <w:pPr>
        <w:pStyle w:val="EW"/>
      </w:pPr>
      <w:r w:rsidRPr="007B58A1">
        <w:t>SUPI</w:t>
      </w:r>
      <w:r w:rsidRPr="007B58A1">
        <w:tab/>
        <w:t>Subscription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F137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DB76F" w14:textId="77777777" w:rsidR="00F137FC" w:rsidRDefault="00F137FC">
      <w:r>
        <w:separator/>
      </w:r>
    </w:p>
  </w:endnote>
  <w:endnote w:type="continuationSeparator" w:id="0">
    <w:p w14:paraId="46FC5D90" w14:textId="77777777" w:rsidR="00F137FC" w:rsidRDefault="00F137FC">
      <w:r>
        <w:continuationSeparator/>
      </w:r>
    </w:p>
  </w:endnote>
  <w:endnote w:type="continuationNotice" w:id="1">
    <w:p w14:paraId="0426944A" w14:textId="77777777" w:rsidR="00F137FC" w:rsidRDefault="00F13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6F6D3" w14:textId="77777777" w:rsidR="00F137FC" w:rsidRDefault="00F137FC">
      <w:r>
        <w:separator/>
      </w:r>
    </w:p>
  </w:footnote>
  <w:footnote w:type="continuationSeparator" w:id="0">
    <w:p w14:paraId="6FFAF64E" w14:textId="77777777" w:rsidR="00F137FC" w:rsidRDefault="00F137FC">
      <w:r>
        <w:continuationSeparator/>
      </w:r>
    </w:p>
  </w:footnote>
  <w:footnote w:type="continuationNotice" w:id="1">
    <w:p w14:paraId="5913CAC6" w14:textId="77777777" w:rsidR="00F137FC" w:rsidRDefault="00F13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0B6D"/>
    <w:rsid w:val="000836BD"/>
    <w:rsid w:val="000A6394"/>
    <w:rsid w:val="000B7FED"/>
    <w:rsid w:val="000C038A"/>
    <w:rsid w:val="000C6598"/>
    <w:rsid w:val="000D44B3"/>
    <w:rsid w:val="000E014D"/>
    <w:rsid w:val="00143C2F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604"/>
    <w:rsid w:val="002B5741"/>
    <w:rsid w:val="002E472E"/>
    <w:rsid w:val="00305409"/>
    <w:rsid w:val="003176AC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43BF"/>
    <w:rsid w:val="004D5235"/>
    <w:rsid w:val="004E52BE"/>
    <w:rsid w:val="005009D9"/>
    <w:rsid w:val="0051580D"/>
    <w:rsid w:val="0054422F"/>
    <w:rsid w:val="00546764"/>
    <w:rsid w:val="00547111"/>
    <w:rsid w:val="00550765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97C48"/>
    <w:rsid w:val="009A5753"/>
    <w:rsid w:val="009A579D"/>
    <w:rsid w:val="009D1121"/>
    <w:rsid w:val="009E3297"/>
    <w:rsid w:val="009F734F"/>
    <w:rsid w:val="00A02E37"/>
    <w:rsid w:val="00A1069F"/>
    <w:rsid w:val="00A11F8F"/>
    <w:rsid w:val="00A246B6"/>
    <w:rsid w:val="00A367A2"/>
    <w:rsid w:val="00A47E70"/>
    <w:rsid w:val="00A50CF0"/>
    <w:rsid w:val="00A7671C"/>
    <w:rsid w:val="00AA2CBC"/>
    <w:rsid w:val="00AC20E1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2373"/>
    <w:rsid w:val="00C12D8A"/>
    <w:rsid w:val="00C30E97"/>
    <w:rsid w:val="00C32BFB"/>
    <w:rsid w:val="00C66BA2"/>
    <w:rsid w:val="00C9591B"/>
    <w:rsid w:val="00C95985"/>
    <w:rsid w:val="00CA2B58"/>
    <w:rsid w:val="00CC5026"/>
    <w:rsid w:val="00CC68D0"/>
    <w:rsid w:val="00CE5768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55C56"/>
    <w:rsid w:val="00EB09B7"/>
    <w:rsid w:val="00EC0EA1"/>
    <w:rsid w:val="00EE7D7C"/>
    <w:rsid w:val="00F137F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ADQ376F6HWTR-1074192144-7518</_dlc_DocId>
    <_dlc_DocIdUrl xmlns="4397fad0-70af-449d-b129-6cf6df26877a">
      <Url>https://ericsson.sharepoint.com/sites/SRT/3GPP/_layouts/15/DocIdRedir.aspx?ID=ADQ376F6HWTR-1074192144-7518</Url>
      <Description>ADQ376F6HWTR-1074192144-7518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1900-01-01T07:59:11Z</cp:lastPrinted>
  <dcterms:created xsi:type="dcterms:W3CDTF">2024-05-13T08:05:00Z</dcterms:created>
  <dcterms:modified xsi:type="dcterms:W3CDTF">2024-05-13T10:21:00Z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e7a494de-5b20-46b2-8796-4658f7699a33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